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93B0B" w14:textId="4CF02E85" w:rsidR="007523AA" w:rsidRDefault="007523AA" w:rsidP="007523AA">
      <w:pPr>
        <w:pStyle w:val="NoSpacing"/>
      </w:pPr>
      <w:r>
        <w:rPr>
          <w:u w:val="single"/>
        </w:rPr>
        <w:t>Florence FORTHAM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</w:t>
      </w:r>
      <w:r>
        <w:t>1442)</w:t>
      </w:r>
    </w:p>
    <w:p w14:paraId="423AFA60" w14:textId="77777777" w:rsidR="007523AA" w:rsidRDefault="007523AA" w:rsidP="007523AA">
      <w:pPr>
        <w:pStyle w:val="NoSpacing"/>
      </w:pPr>
      <w:r>
        <w:t xml:space="preserve">of </w:t>
      </w:r>
      <w:proofErr w:type="spellStart"/>
      <w:r>
        <w:t>Kirtling</w:t>
      </w:r>
      <w:proofErr w:type="spellEnd"/>
      <w:r>
        <w:t>, Cambridgeshire.</w:t>
      </w:r>
    </w:p>
    <w:p w14:paraId="6BA4057F" w14:textId="77777777" w:rsidR="007523AA" w:rsidRDefault="007523AA" w:rsidP="007523AA">
      <w:pPr>
        <w:pStyle w:val="NoSpacing"/>
      </w:pPr>
    </w:p>
    <w:p w14:paraId="0E73C410" w14:textId="77777777" w:rsidR="007523AA" w:rsidRDefault="007523AA" w:rsidP="007523AA">
      <w:pPr>
        <w:pStyle w:val="NoSpacing"/>
      </w:pPr>
    </w:p>
    <w:p w14:paraId="0A355516" w14:textId="133719FB" w:rsidR="007523AA" w:rsidRDefault="007523AA" w:rsidP="007523AA">
      <w:pPr>
        <w:pStyle w:val="NoSpacing"/>
      </w:pPr>
      <w:r>
        <w:t xml:space="preserve">= </w:t>
      </w:r>
      <w:r>
        <w:t>John</w:t>
      </w:r>
      <w:r>
        <w:t>(q.v.).</w:t>
      </w:r>
    </w:p>
    <w:p w14:paraId="3B0DD41B" w14:textId="77777777" w:rsidR="007523AA" w:rsidRDefault="007523AA" w:rsidP="007523AA">
      <w:pPr>
        <w:pStyle w:val="NoSpacing"/>
      </w:pPr>
      <w:r>
        <w:t>(“Sudbury Wills” vol.1 p.75)</w:t>
      </w:r>
    </w:p>
    <w:p w14:paraId="1C8EE29B" w14:textId="77777777" w:rsidR="007523AA" w:rsidRDefault="007523AA" w:rsidP="007523AA">
      <w:pPr>
        <w:pStyle w:val="NoSpacing"/>
      </w:pPr>
      <w:r>
        <w:t>Son:   Thomas(q.v.).   (ibid.)</w:t>
      </w:r>
    </w:p>
    <w:p w14:paraId="30982322" w14:textId="77777777" w:rsidR="007523AA" w:rsidRDefault="007523AA" w:rsidP="007523AA">
      <w:pPr>
        <w:pStyle w:val="NoSpacing"/>
      </w:pPr>
    </w:p>
    <w:p w14:paraId="5788AC7C" w14:textId="77777777" w:rsidR="007523AA" w:rsidRDefault="007523AA" w:rsidP="007523AA">
      <w:pPr>
        <w:pStyle w:val="NoSpacing"/>
      </w:pPr>
    </w:p>
    <w:p w14:paraId="76C35A88" w14:textId="7E7ECD52" w:rsidR="006B2F86" w:rsidRDefault="007523AA" w:rsidP="007523AA">
      <w:pPr>
        <w:pStyle w:val="NoSpacing"/>
      </w:pPr>
      <w:r>
        <w:t>10 Jan.144</w:t>
      </w:r>
      <w:r>
        <w:t>2</w:t>
      </w:r>
      <w:r>
        <w:tab/>
        <w:t xml:space="preserve">John made her an executor of his Will, in which he bequeathed her his </w:t>
      </w:r>
    </w:p>
    <w:p w14:paraId="6197B19B" w14:textId="5A3C1FD3" w:rsidR="007523AA" w:rsidRDefault="007523AA" w:rsidP="007523AA">
      <w:pPr>
        <w:pStyle w:val="NoSpacing"/>
      </w:pPr>
      <w:r>
        <w:tab/>
      </w:r>
      <w:r>
        <w:tab/>
        <w:t xml:space="preserve">tenement in </w:t>
      </w:r>
      <w:proofErr w:type="spellStart"/>
      <w:r>
        <w:t>Kirtling</w:t>
      </w:r>
      <w:proofErr w:type="spellEnd"/>
      <w:r>
        <w:t>.   (ibid.)</w:t>
      </w:r>
    </w:p>
    <w:p w14:paraId="4F9DCD79" w14:textId="73E08367" w:rsidR="007523AA" w:rsidRDefault="007523AA" w:rsidP="007523AA">
      <w:pPr>
        <w:pStyle w:val="NoSpacing"/>
      </w:pPr>
    </w:p>
    <w:p w14:paraId="071E0E91" w14:textId="272185CD" w:rsidR="007523AA" w:rsidRDefault="007523AA" w:rsidP="007523AA">
      <w:pPr>
        <w:pStyle w:val="NoSpacing"/>
      </w:pPr>
    </w:p>
    <w:p w14:paraId="4C16DAFF" w14:textId="6D019BD8" w:rsidR="007523AA" w:rsidRPr="007523AA" w:rsidRDefault="007523AA" w:rsidP="007523AA">
      <w:pPr>
        <w:pStyle w:val="NoSpacing"/>
      </w:pPr>
      <w:r>
        <w:t>13 March 2018</w:t>
      </w:r>
      <w:bookmarkStart w:id="0" w:name="_GoBack"/>
      <w:bookmarkEnd w:id="0"/>
    </w:p>
    <w:sectPr w:rsidR="007523AA" w:rsidRPr="007523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B78C9" w14:textId="77777777" w:rsidR="007523AA" w:rsidRDefault="007523AA" w:rsidP="00E71FC3">
      <w:pPr>
        <w:spacing w:after="0" w:line="240" w:lineRule="auto"/>
      </w:pPr>
      <w:r>
        <w:separator/>
      </w:r>
    </w:p>
  </w:endnote>
  <w:endnote w:type="continuationSeparator" w:id="0">
    <w:p w14:paraId="3936F239" w14:textId="77777777" w:rsidR="007523AA" w:rsidRDefault="007523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B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F17D3" w14:textId="77777777" w:rsidR="007523AA" w:rsidRDefault="007523AA" w:rsidP="00E71FC3">
      <w:pPr>
        <w:spacing w:after="0" w:line="240" w:lineRule="auto"/>
      </w:pPr>
      <w:r>
        <w:separator/>
      </w:r>
    </w:p>
  </w:footnote>
  <w:footnote w:type="continuationSeparator" w:id="0">
    <w:p w14:paraId="006BE762" w14:textId="77777777" w:rsidR="007523AA" w:rsidRDefault="007523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3AA"/>
    <w:rsid w:val="001A7C09"/>
    <w:rsid w:val="00577BD5"/>
    <w:rsid w:val="00656CBA"/>
    <w:rsid w:val="006A1F77"/>
    <w:rsid w:val="00733BE7"/>
    <w:rsid w:val="007523A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953F0"/>
  <w15:chartTrackingRefBased/>
  <w15:docId w15:val="{A23284AD-858B-4282-AC44-288BEEEC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2018-03-13T22:19:00Z</dcterms:created>
  <dcterms:modified xsi:type="dcterms:W3CDTF">2018-03-13T22:21:00Z</dcterms:modified>
</cp:coreProperties>
</file>